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782" w:rsidRPr="00544AF0" w:rsidRDefault="00B975B0" w:rsidP="00253782">
      <w:pPr>
        <w:pStyle w:val="2"/>
        <w:spacing w:after="0" w:line="240" w:lineRule="auto"/>
        <w:ind w:left="0" w:right="2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3634740</wp:posOffset>
                </wp:positionH>
                <wp:positionV relativeFrom="paragraph">
                  <wp:posOffset>111125</wp:posOffset>
                </wp:positionV>
                <wp:extent cx="2353945" cy="1019810"/>
                <wp:effectExtent l="0" t="0" r="8255" b="889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3945" cy="1019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D6AE8" w:rsidRPr="0021103C" w:rsidRDefault="001D6AE8" w:rsidP="001D6AE8">
                            <w:pPr>
                              <w:ind w:firstLine="0"/>
                              <w:jc w:val="left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21103C">
                              <w:rPr>
                                <w:rFonts w:ascii="Times New Roman" w:hAnsi="Times New Roman" w:cs="Times New Roman"/>
                                <w:iCs/>
                                <w:sz w:val="26"/>
                                <w:szCs w:val="26"/>
                              </w:rPr>
                              <w:t xml:space="preserve">Заместителю главного инженера по </w:t>
                            </w:r>
                            <w:proofErr w:type="spellStart"/>
                            <w:r w:rsidRPr="0021103C">
                              <w:rPr>
                                <w:rFonts w:ascii="Times New Roman" w:hAnsi="Times New Roman" w:cs="Times New Roman"/>
                                <w:iCs/>
                                <w:sz w:val="26"/>
                                <w:szCs w:val="26"/>
                              </w:rPr>
                              <w:t>ОТиСУ</w:t>
                            </w:r>
                            <w:proofErr w:type="spellEnd"/>
                            <w:r w:rsidRPr="0021103C">
                              <w:rPr>
                                <w:rFonts w:ascii="Times New Roman" w:hAnsi="Times New Roman" w:cs="Times New Roman"/>
                                <w:iCs/>
                                <w:sz w:val="26"/>
                                <w:szCs w:val="26"/>
                              </w:rPr>
                              <w:t xml:space="preserve"> - начальнику департамента</w:t>
                            </w:r>
                            <w:r w:rsidRPr="0021103C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:rsidR="001D6AE8" w:rsidRPr="0021103C" w:rsidRDefault="001D6AE8" w:rsidP="001D6AE8">
                            <w:pPr>
                              <w:ind w:firstLine="0"/>
                              <w:jc w:val="left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proofErr w:type="spellStart"/>
                            <w:r w:rsidRPr="0021103C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А.В.Иванову</w:t>
                            </w:r>
                            <w:proofErr w:type="spellEnd"/>
                          </w:p>
                          <w:p w:rsidR="00544AF0" w:rsidRDefault="00544AF0" w:rsidP="00544AF0">
                            <w:pPr>
                              <w:ind w:right="-259" w:firstLine="0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  <w:p w:rsidR="00FA5DA3" w:rsidRDefault="00FA5DA3" w:rsidP="00544AF0">
                            <w:pPr>
                              <w:ind w:right="-259" w:firstLine="0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  <w:p w:rsidR="00FA5DA3" w:rsidRDefault="00FA5DA3" w:rsidP="00544AF0">
                            <w:pPr>
                              <w:ind w:right="-259" w:firstLine="0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  <w:p w:rsidR="00FA5DA3" w:rsidRDefault="00FA5DA3" w:rsidP="00544AF0">
                            <w:pPr>
                              <w:ind w:right="-259" w:firstLine="0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  <w:p w:rsidR="00FA5DA3" w:rsidRDefault="00FA5DA3" w:rsidP="00544AF0">
                            <w:pPr>
                              <w:ind w:right="-259" w:firstLine="0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  <w:p w:rsidR="00FA5DA3" w:rsidRPr="00857E78" w:rsidRDefault="00FA5DA3" w:rsidP="00544AF0">
                            <w:pPr>
                              <w:ind w:right="-259" w:firstLine="0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  <w:p w:rsidR="00544AF0" w:rsidRPr="00857E78" w:rsidRDefault="00544AF0" w:rsidP="00544AF0">
                            <w:pPr>
                              <w:ind w:right="-259" w:firstLine="0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  <w:p w:rsidR="00544AF0" w:rsidRPr="00857E78" w:rsidRDefault="00544AF0" w:rsidP="00544AF0">
                            <w:pPr>
                              <w:ind w:right="-259" w:firstLine="0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  <w:p w:rsidR="00544AF0" w:rsidRPr="00857E78" w:rsidRDefault="00544AF0" w:rsidP="00544AF0">
                            <w:pPr>
                              <w:ind w:right="-259" w:firstLine="0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286.2pt;margin-top:8.75pt;width:185.35pt;height:80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" stroked="f">
                <v:textbox>
                  <w:txbxContent>
                    <w:p w:rsidR="001D6AE8" w:rsidRPr="0021103C" w:rsidRDefault="001D6AE8" w:rsidP="001D6AE8">
                      <w:pPr>
                        <w:ind w:firstLine="0"/>
                        <w:jc w:val="left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21103C">
                        <w:rPr>
                          <w:rFonts w:ascii="Times New Roman" w:hAnsi="Times New Roman" w:cs="Times New Roman"/>
                          <w:iCs/>
                          <w:sz w:val="26"/>
                          <w:szCs w:val="26"/>
                        </w:rPr>
                        <w:t xml:space="preserve">Заместителю главного инженера по </w:t>
                      </w:r>
                      <w:proofErr w:type="spellStart"/>
                      <w:r w:rsidRPr="0021103C">
                        <w:rPr>
                          <w:rFonts w:ascii="Times New Roman" w:hAnsi="Times New Roman" w:cs="Times New Roman"/>
                          <w:iCs/>
                          <w:sz w:val="26"/>
                          <w:szCs w:val="26"/>
                        </w:rPr>
                        <w:t>ОТиСУ</w:t>
                      </w:r>
                      <w:proofErr w:type="spellEnd"/>
                      <w:r w:rsidRPr="0021103C">
                        <w:rPr>
                          <w:rFonts w:ascii="Times New Roman" w:hAnsi="Times New Roman" w:cs="Times New Roman"/>
                          <w:iCs/>
                          <w:sz w:val="26"/>
                          <w:szCs w:val="26"/>
                        </w:rPr>
                        <w:t xml:space="preserve"> - начальнику департамента</w:t>
                      </w:r>
                      <w:r w:rsidRPr="0021103C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</w:p>
                    <w:p w:rsidR="001D6AE8" w:rsidRPr="0021103C" w:rsidRDefault="001D6AE8" w:rsidP="001D6AE8">
                      <w:pPr>
                        <w:ind w:firstLine="0"/>
                        <w:jc w:val="left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proofErr w:type="spellStart"/>
                      <w:r w:rsidRPr="0021103C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А.В.Иванову</w:t>
                      </w:r>
                      <w:proofErr w:type="spellEnd"/>
                    </w:p>
                    <w:p w:rsidR="00544AF0" w:rsidRDefault="00544AF0" w:rsidP="00544AF0">
                      <w:pPr>
                        <w:ind w:right="-259" w:firstLine="0"/>
                        <w:rPr>
                          <w:rFonts w:ascii="Times New Roman" w:hAnsi="Times New Roman" w:cs="Times New Roman"/>
                          <w:sz w:val="26"/>
                          <w:szCs w:val="26"/>
                          <w:lang w:val="en-US"/>
                        </w:rPr>
                      </w:pPr>
                    </w:p>
                    <w:p w:rsidR="00FA5DA3" w:rsidRDefault="00FA5DA3" w:rsidP="00544AF0">
                      <w:pPr>
                        <w:ind w:right="-259" w:firstLine="0"/>
                        <w:rPr>
                          <w:rFonts w:ascii="Times New Roman" w:hAnsi="Times New Roman" w:cs="Times New Roman"/>
                          <w:sz w:val="26"/>
                          <w:szCs w:val="26"/>
                          <w:lang w:val="en-US"/>
                        </w:rPr>
                      </w:pPr>
                    </w:p>
                    <w:p w:rsidR="00FA5DA3" w:rsidRDefault="00FA5DA3" w:rsidP="00544AF0">
                      <w:pPr>
                        <w:ind w:right="-259" w:firstLine="0"/>
                        <w:rPr>
                          <w:rFonts w:ascii="Times New Roman" w:hAnsi="Times New Roman" w:cs="Times New Roman"/>
                          <w:sz w:val="26"/>
                          <w:szCs w:val="26"/>
                          <w:lang w:val="en-US"/>
                        </w:rPr>
                      </w:pPr>
                    </w:p>
                    <w:p w:rsidR="00FA5DA3" w:rsidRDefault="00FA5DA3" w:rsidP="00544AF0">
                      <w:pPr>
                        <w:ind w:right="-259" w:firstLine="0"/>
                        <w:rPr>
                          <w:rFonts w:ascii="Times New Roman" w:hAnsi="Times New Roman" w:cs="Times New Roman"/>
                          <w:sz w:val="26"/>
                          <w:szCs w:val="26"/>
                          <w:lang w:val="en-US"/>
                        </w:rPr>
                      </w:pPr>
                    </w:p>
                    <w:p w:rsidR="00FA5DA3" w:rsidRDefault="00FA5DA3" w:rsidP="00544AF0">
                      <w:pPr>
                        <w:ind w:right="-259" w:firstLine="0"/>
                        <w:rPr>
                          <w:rFonts w:ascii="Times New Roman" w:hAnsi="Times New Roman" w:cs="Times New Roman"/>
                          <w:sz w:val="26"/>
                          <w:szCs w:val="26"/>
                          <w:lang w:val="en-US"/>
                        </w:rPr>
                      </w:pPr>
                    </w:p>
                    <w:p w:rsidR="00FA5DA3" w:rsidRPr="00857E78" w:rsidRDefault="00FA5DA3" w:rsidP="00544AF0">
                      <w:pPr>
                        <w:ind w:right="-259" w:firstLine="0"/>
                        <w:rPr>
                          <w:rFonts w:ascii="Times New Roman" w:hAnsi="Times New Roman" w:cs="Times New Roman"/>
                          <w:sz w:val="26"/>
                          <w:szCs w:val="26"/>
                          <w:lang w:val="en-US"/>
                        </w:rPr>
                      </w:pPr>
                    </w:p>
                    <w:p w:rsidR="00544AF0" w:rsidRPr="00857E78" w:rsidRDefault="00544AF0" w:rsidP="00544AF0">
                      <w:pPr>
                        <w:ind w:right="-259" w:firstLine="0"/>
                        <w:rPr>
                          <w:rFonts w:ascii="Times New Roman" w:hAnsi="Times New Roman" w:cs="Times New Roman"/>
                          <w:sz w:val="26"/>
                          <w:szCs w:val="26"/>
                          <w:lang w:val="en-US"/>
                        </w:rPr>
                      </w:pPr>
                    </w:p>
                    <w:p w:rsidR="00544AF0" w:rsidRPr="00857E78" w:rsidRDefault="00544AF0" w:rsidP="00544AF0">
                      <w:pPr>
                        <w:ind w:right="-259" w:firstLine="0"/>
                        <w:rPr>
                          <w:rFonts w:ascii="Times New Roman" w:hAnsi="Times New Roman" w:cs="Times New Roman"/>
                          <w:sz w:val="26"/>
                          <w:szCs w:val="26"/>
                          <w:lang w:val="en-US"/>
                        </w:rPr>
                      </w:pPr>
                    </w:p>
                    <w:p w:rsidR="00544AF0" w:rsidRPr="00857E78" w:rsidRDefault="00544AF0" w:rsidP="00544AF0">
                      <w:pPr>
                        <w:ind w:right="-259" w:firstLine="0"/>
                        <w:rPr>
                          <w:rFonts w:ascii="Times New Roman" w:hAnsi="Times New Roman" w:cs="Times New Roman"/>
                          <w:sz w:val="26"/>
                          <w:szCs w:val="2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53782" w:rsidRPr="00544AF0" w:rsidRDefault="00B975B0" w:rsidP="00253782">
      <w:pPr>
        <w:pStyle w:val="2"/>
        <w:spacing w:after="0" w:line="240" w:lineRule="auto"/>
        <w:ind w:left="0" w:right="28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-70485</wp:posOffset>
                </wp:positionH>
                <wp:positionV relativeFrom="paragraph">
                  <wp:posOffset>50165</wp:posOffset>
                </wp:positionV>
                <wp:extent cx="2205355" cy="732790"/>
                <wp:effectExtent l="0" t="0" r="4445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5355" cy="732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4AF0" w:rsidRPr="001D6AE8" w:rsidRDefault="00544AF0" w:rsidP="00544AF0">
                            <w:pPr>
                              <w:ind w:left="284"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44AF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 </w:t>
                            </w:r>
                            <w:r w:rsidR="001D6AE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направлении отчетов контрольных замеров</w:t>
                            </w:r>
                            <w:r w:rsidR="008325C4" w:rsidRPr="001D6AE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FA5DA3" w:rsidRPr="001D6AE8" w:rsidRDefault="00FA5DA3" w:rsidP="00544AF0">
                            <w:pPr>
                              <w:ind w:left="284"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FA5DA3" w:rsidRPr="001D6AE8" w:rsidRDefault="00FA5DA3" w:rsidP="00544AF0">
                            <w:pPr>
                              <w:ind w:left="284"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left:0;text-align:left;margin-left:-5.55pt;margin-top:3.95pt;width:173.65pt;height:57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" stroked="f">
                <v:textbox>
                  <w:txbxContent>
                    <w:p w:rsidR="00544AF0" w:rsidRPr="001D6AE8" w:rsidRDefault="00544AF0" w:rsidP="00544AF0">
                      <w:pPr>
                        <w:ind w:left="284" w:firstLine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44AF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 </w:t>
                      </w:r>
                      <w:r w:rsidR="001D6AE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направлении отчетов контрольных замеров</w:t>
                      </w:r>
                      <w:r w:rsidR="008325C4" w:rsidRPr="001D6AE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:rsidR="00FA5DA3" w:rsidRPr="001D6AE8" w:rsidRDefault="00FA5DA3" w:rsidP="00544AF0">
                      <w:pPr>
                        <w:ind w:left="284" w:firstLine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FA5DA3" w:rsidRPr="001D6AE8" w:rsidRDefault="00FA5DA3" w:rsidP="00544AF0">
                      <w:pPr>
                        <w:ind w:left="284" w:firstLine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44AF0" w:rsidRPr="00544AF0" w:rsidRDefault="00544AF0" w:rsidP="00544AF0">
      <w:pPr>
        <w:ind w:firstLine="0"/>
        <w:rPr>
          <w:rFonts w:ascii="Times New Roman" w:hAnsi="Times New Roman" w:cs="Times New Roman"/>
          <w:sz w:val="26"/>
          <w:szCs w:val="26"/>
          <w:lang w:val="en-US"/>
        </w:rPr>
      </w:pPr>
    </w:p>
    <w:p w:rsidR="00544AF0" w:rsidRPr="00544AF0" w:rsidRDefault="00544AF0" w:rsidP="00253782">
      <w:pPr>
        <w:pStyle w:val="2"/>
        <w:spacing w:after="0" w:line="240" w:lineRule="auto"/>
        <w:ind w:left="0" w:right="28"/>
        <w:jc w:val="both"/>
        <w:rPr>
          <w:rFonts w:ascii="Times New Roman" w:hAnsi="Times New Roman"/>
          <w:sz w:val="26"/>
          <w:szCs w:val="26"/>
          <w:lang w:val="en-US"/>
        </w:rPr>
      </w:pPr>
    </w:p>
    <w:p w:rsidR="00544AF0" w:rsidRDefault="00544AF0" w:rsidP="00253782">
      <w:pPr>
        <w:pStyle w:val="2"/>
        <w:spacing w:after="0" w:line="240" w:lineRule="auto"/>
        <w:ind w:left="0" w:right="28"/>
        <w:jc w:val="center"/>
        <w:rPr>
          <w:rFonts w:ascii="Times New Roman" w:hAnsi="Times New Roman"/>
          <w:sz w:val="26"/>
          <w:szCs w:val="26"/>
          <w:lang w:val="en-US"/>
        </w:rPr>
      </w:pPr>
    </w:p>
    <w:p w:rsidR="00544AF0" w:rsidRDefault="00544AF0" w:rsidP="00253782">
      <w:pPr>
        <w:pStyle w:val="2"/>
        <w:spacing w:after="0" w:line="240" w:lineRule="auto"/>
        <w:ind w:left="0" w:right="28"/>
        <w:jc w:val="center"/>
        <w:rPr>
          <w:rFonts w:ascii="Times New Roman" w:hAnsi="Times New Roman"/>
          <w:sz w:val="26"/>
          <w:szCs w:val="26"/>
          <w:lang w:val="en-US"/>
        </w:rPr>
      </w:pPr>
    </w:p>
    <w:p w:rsidR="00544AF0" w:rsidRDefault="00544AF0" w:rsidP="00253782">
      <w:pPr>
        <w:pStyle w:val="2"/>
        <w:spacing w:after="0" w:line="240" w:lineRule="auto"/>
        <w:ind w:left="0" w:right="28"/>
        <w:jc w:val="center"/>
        <w:rPr>
          <w:rFonts w:ascii="Times New Roman" w:hAnsi="Times New Roman"/>
          <w:sz w:val="26"/>
          <w:szCs w:val="26"/>
          <w:lang w:val="en-US"/>
        </w:rPr>
      </w:pPr>
    </w:p>
    <w:p w:rsidR="00544AF0" w:rsidRDefault="00544AF0" w:rsidP="00B975B0">
      <w:pPr>
        <w:pStyle w:val="2"/>
        <w:spacing w:after="0" w:line="240" w:lineRule="auto"/>
        <w:ind w:left="0" w:right="28"/>
        <w:jc w:val="both"/>
        <w:rPr>
          <w:rFonts w:ascii="Times New Roman" w:hAnsi="Times New Roman"/>
          <w:sz w:val="26"/>
          <w:szCs w:val="26"/>
          <w:lang w:val="en-US"/>
        </w:rPr>
      </w:pPr>
    </w:p>
    <w:p w:rsidR="00253782" w:rsidRPr="00857E78" w:rsidRDefault="00253782" w:rsidP="00253782">
      <w:pPr>
        <w:pStyle w:val="2"/>
        <w:spacing w:after="0" w:line="240" w:lineRule="auto"/>
        <w:ind w:left="0" w:right="28"/>
        <w:jc w:val="center"/>
        <w:rPr>
          <w:rFonts w:ascii="Times New Roman" w:hAnsi="Times New Roman"/>
          <w:sz w:val="26"/>
          <w:szCs w:val="26"/>
        </w:rPr>
      </w:pPr>
      <w:r w:rsidRPr="00857E78">
        <w:rPr>
          <w:rFonts w:ascii="Times New Roman" w:hAnsi="Times New Roman"/>
          <w:sz w:val="26"/>
          <w:szCs w:val="26"/>
        </w:rPr>
        <w:t>Уважаемый</w:t>
      </w:r>
      <w:r w:rsidR="00312631" w:rsidRPr="00857E78">
        <w:rPr>
          <w:rFonts w:ascii="Times New Roman" w:hAnsi="Times New Roman"/>
          <w:sz w:val="26"/>
          <w:szCs w:val="26"/>
        </w:rPr>
        <w:t xml:space="preserve"> </w:t>
      </w:r>
      <w:r w:rsidR="001D6AE8">
        <w:rPr>
          <w:rFonts w:ascii="Times New Roman" w:hAnsi="Times New Roman"/>
          <w:sz w:val="26"/>
          <w:szCs w:val="26"/>
        </w:rPr>
        <w:t>Андрей Владимирович</w:t>
      </w:r>
      <w:r w:rsidR="00312631" w:rsidRPr="00857E78">
        <w:rPr>
          <w:rFonts w:ascii="Times New Roman" w:hAnsi="Times New Roman"/>
          <w:sz w:val="26"/>
          <w:szCs w:val="26"/>
        </w:rPr>
        <w:t>!</w:t>
      </w:r>
    </w:p>
    <w:p w:rsidR="00253782" w:rsidRPr="00857E78" w:rsidRDefault="00253782" w:rsidP="00253782">
      <w:pPr>
        <w:pStyle w:val="2"/>
        <w:spacing w:after="0" w:line="240" w:lineRule="auto"/>
        <w:ind w:left="0" w:right="28"/>
        <w:jc w:val="center"/>
        <w:rPr>
          <w:rFonts w:ascii="Times New Roman" w:hAnsi="Times New Roman"/>
          <w:sz w:val="26"/>
          <w:szCs w:val="26"/>
        </w:rPr>
      </w:pPr>
    </w:p>
    <w:p w:rsidR="001D6AE8" w:rsidRPr="0021103C" w:rsidRDefault="001D6AE8" w:rsidP="001D6AE8">
      <w:pPr>
        <w:spacing w:line="36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21103C">
        <w:rPr>
          <w:rFonts w:ascii="Times New Roman" w:hAnsi="Times New Roman" w:cs="Times New Roman"/>
          <w:sz w:val="26"/>
          <w:szCs w:val="26"/>
        </w:rPr>
        <w:t>По результатам контрольных замеров 1</w:t>
      </w:r>
      <w:r w:rsidRPr="00024E1E">
        <w:rPr>
          <w:rFonts w:ascii="Times New Roman" w:hAnsi="Times New Roman" w:cs="Times New Roman"/>
          <w:sz w:val="26"/>
          <w:szCs w:val="26"/>
        </w:rPr>
        <w:t>5</w:t>
      </w:r>
      <w:r w:rsidRPr="0021103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июня</w:t>
      </w:r>
      <w:r w:rsidRPr="0021103C">
        <w:rPr>
          <w:rFonts w:ascii="Times New Roman" w:hAnsi="Times New Roman" w:cs="Times New Roman"/>
          <w:sz w:val="26"/>
          <w:szCs w:val="26"/>
        </w:rPr>
        <w:t xml:space="preserve">  20</w:t>
      </w:r>
      <w:r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21103C">
        <w:rPr>
          <w:rFonts w:ascii="Times New Roman" w:hAnsi="Times New Roman" w:cs="Times New Roman"/>
          <w:sz w:val="26"/>
          <w:szCs w:val="26"/>
        </w:rPr>
        <w:t xml:space="preserve"> г. направляю Вам:</w:t>
      </w:r>
    </w:p>
    <w:p w:rsidR="001D6AE8" w:rsidRPr="00024E1E" w:rsidRDefault="001D6AE8" w:rsidP="001D6AE8">
      <w:pPr>
        <w:pStyle w:val="a4"/>
        <w:widowControl w:val="0"/>
        <w:numPr>
          <w:ilvl w:val="0"/>
          <w:numId w:val="7"/>
        </w:numPr>
        <w:autoSpaceDE w:val="0"/>
        <w:autoSpaceDN w:val="0"/>
        <w:adjustRightInd w:val="0"/>
        <w:ind w:left="0" w:firstLine="851"/>
        <w:rPr>
          <w:rFonts w:ascii="Times New Roman" w:hAnsi="Times New Roman" w:cs="Times New Roman"/>
          <w:sz w:val="26"/>
          <w:szCs w:val="26"/>
        </w:rPr>
      </w:pPr>
      <w:r w:rsidRPr="0021103C">
        <w:rPr>
          <w:rFonts w:ascii="Times New Roman" w:hAnsi="Times New Roman" w:cs="Times New Roman"/>
          <w:sz w:val="26"/>
          <w:szCs w:val="26"/>
        </w:rPr>
        <w:t xml:space="preserve">     Обработанные результаты контрольных замеров (сводные таблицы </w:t>
      </w:r>
      <w:proofErr w:type="spellStart"/>
      <w:r w:rsidRPr="0021103C">
        <w:rPr>
          <w:rFonts w:ascii="Times New Roman" w:hAnsi="Times New Roman" w:cs="Times New Roman"/>
          <w:sz w:val="26"/>
          <w:szCs w:val="26"/>
        </w:rPr>
        <w:t>потокораспределения</w:t>
      </w:r>
      <w:proofErr w:type="spellEnd"/>
      <w:r w:rsidRPr="0021103C">
        <w:rPr>
          <w:rFonts w:ascii="Times New Roman" w:hAnsi="Times New Roman" w:cs="Times New Roman"/>
          <w:sz w:val="26"/>
          <w:szCs w:val="26"/>
        </w:rPr>
        <w:t>, нагрузок АЧР, САОН;  реестр потребителей, подключенных к устройствам противоаварийной автоматики; таблицы нагрузок потребителей, включенных в ГВО);</w:t>
      </w:r>
    </w:p>
    <w:p w:rsidR="001D6AE8" w:rsidRPr="00024E1E" w:rsidRDefault="001D6AE8" w:rsidP="001D6AE8">
      <w:pPr>
        <w:pStyle w:val="a4"/>
        <w:numPr>
          <w:ilvl w:val="0"/>
          <w:numId w:val="7"/>
        </w:numPr>
        <w:ind w:left="0" w:firstLine="851"/>
        <w:rPr>
          <w:rFonts w:ascii="Times New Roman" w:hAnsi="Times New Roman" w:cs="Times New Roman"/>
          <w:sz w:val="26"/>
          <w:szCs w:val="26"/>
        </w:rPr>
      </w:pPr>
      <w:r w:rsidRPr="00024E1E">
        <w:rPr>
          <w:rFonts w:ascii="Times New Roman" w:hAnsi="Times New Roman" w:cs="Times New Roman"/>
          <w:sz w:val="26"/>
          <w:szCs w:val="26"/>
        </w:rPr>
        <w:t xml:space="preserve">      Расчет установившихся режимов, выполненный в программе </w:t>
      </w:r>
      <w:proofErr w:type="spellStart"/>
      <w:r w:rsidRPr="00024E1E">
        <w:rPr>
          <w:rFonts w:ascii="Times New Roman" w:hAnsi="Times New Roman" w:cs="Times New Roman"/>
          <w:sz w:val="26"/>
          <w:szCs w:val="26"/>
        </w:rPr>
        <w:t>RastrWin</w:t>
      </w:r>
      <w:proofErr w:type="spellEnd"/>
      <w:r w:rsidRPr="00024E1E">
        <w:rPr>
          <w:rFonts w:ascii="Times New Roman" w:hAnsi="Times New Roman" w:cs="Times New Roman"/>
          <w:sz w:val="26"/>
          <w:szCs w:val="26"/>
        </w:rPr>
        <w:t>, по данным замеров;</w:t>
      </w:r>
    </w:p>
    <w:p w:rsidR="001D6AE8" w:rsidRPr="00863A58" w:rsidRDefault="001D6AE8" w:rsidP="001D6AE8">
      <w:pPr>
        <w:pStyle w:val="a4"/>
        <w:numPr>
          <w:ilvl w:val="0"/>
          <w:numId w:val="7"/>
        </w:numPr>
        <w:ind w:left="0" w:firstLine="851"/>
        <w:rPr>
          <w:rFonts w:ascii="Times New Roman" w:hAnsi="Times New Roman" w:cs="Times New Roman"/>
          <w:sz w:val="26"/>
          <w:szCs w:val="26"/>
        </w:rPr>
      </w:pPr>
      <w:r w:rsidRPr="0021103C">
        <w:rPr>
          <w:rFonts w:ascii="Times New Roman" w:hAnsi="Times New Roman" w:cs="Times New Roman"/>
          <w:sz w:val="26"/>
          <w:szCs w:val="26"/>
        </w:rPr>
        <w:t>Пояснительную записку согласно требованиям п.8.6 Стандарта организации «Порядка организации и проведения контрольных, внеочередных и дополнительных замеров параметров электрических режимов работы объектов электросетевого комплекса», утвержденного Распоряжением ПАО «</w:t>
      </w:r>
      <w:proofErr w:type="spellStart"/>
      <w:r w:rsidRPr="0021103C">
        <w:rPr>
          <w:rFonts w:ascii="Times New Roman" w:hAnsi="Times New Roman" w:cs="Times New Roman"/>
          <w:sz w:val="26"/>
          <w:szCs w:val="26"/>
        </w:rPr>
        <w:t>Россети</w:t>
      </w:r>
      <w:proofErr w:type="spellEnd"/>
      <w:r w:rsidRPr="0021103C">
        <w:rPr>
          <w:rFonts w:ascii="Times New Roman" w:hAnsi="Times New Roman" w:cs="Times New Roman"/>
          <w:sz w:val="26"/>
          <w:szCs w:val="26"/>
        </w:rPr>
        <w:t>» от 08.08.2014 №335р.</w:t>
      </w:r>
    </w:p>
    <w:p w:rsidR="00253782" w:rsidRPr="001D6AE8" w:rsidRDefault="001D6AE8" w:rsidP="001D6AE8">
      <w:pPr>
        <w:pStyle w:val="a4"/>
        <w:ind w:left="851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Cs/>
          <w:noProof/>
          <w:sz w:val="26"/>
          <w:szCs w:val="26"/>
        </w:rPr>
        <w:drawing>
          <wp:anchor distT="0" distB="0" distL="114300" distR="114300" simplePos="0" relativeHeight="251661312" behindDoc="0" locked="0" layoutInCell="1" allowOverlap="1" wp14:anchorId="51047D1B" wp14:editId="344047FB">
            <wp:simplePos x="0" y="0"/>
            <wp:positionH relativeFrom="column">
              <wp:posOffset>3101340</wp:posOffset>
            </wp:positionH>
            <wp:positionV relativeFrom="paragraph">
              <wp:posOffset>307340</wp:posOffset>
            </wp:positionV>
            <wp:extent cx="1280160" cy="8636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тинский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0160" cy="863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63A58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 xml:space="preserve">электронном </w:t>
      </w:r>
      <w:proofErr w:type="gramStart"/>
      <w:r>
        <w:rPr>
          <w:rFonts w:ascii="Times New Roman" w:hAnsi="Times New Roman" w:cs="Times New Roman"/>
          <w:sz w:val="26"/>
          <w:szCs w:val="26"/>
        </w:rPr>
        <w:t>виде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информация направлена на адрес </w:t>
      </w:r>
      <w:r w:rsidRPr="00024E1E">
        <w:rPr>
          <w:rFonts w:ascii="Times New Roman" w:hAnsi="Times New Roman" w:cs="Times New Roman"/>
          <w:sz w:val="26"/>
          <w:szCs w:val="26"/>
        </w:rPr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makukha@rosseti-sz</w:t>
      </w:r>
      <w:proofErr w:type="spellEnd"/>
    </w:p>
    <w:p w:rsidR="00253782" w:rsidRPr="00857E78" w:rsidRDefault="00253782" w:rsidP="00253782">
      <w:pPr>
        <w:pStyle w:val="2"/>
        <w:spacing w:after="0" w:line="240" w:lineRule="auto"/>
        <w:ind w:left="0" w:right="28"/>
        <w:jc w:val="both"/>
        <w:rPr>
          <w:rFonts w:ascii="Times New Roman" w:hAnsi="Times New Roman"/>
          <w:sz w:val="26"/>
          <w:szCs w:val="26"/>
        </w:rPr>
      </w:pPr>
    </w:p>
    <w:p w:rsidR="001D6AE8" w:rsidRDefault="00544AF0" w:rsidP="00544AF0">
      <w:pPr>
        <w:pStyle w:val="3"/>
        <w:tabs>
          <w:tab w:val="left" w:pos="7655"/>
        </w:tabs>
        <w:spacing w:line="259" w:lineRule="auto"/>
        <w:ind w:firstLine="0"/>
        <w:jc w:val="left"/>
        <w:rPr>
          <w:sz w:val="26"/>
          <w:szCs w:val="26"/>
        </w:rPr>
      </w:pPr>
      <w:r w:rsidRPr="00857E78">
        <w:rPr>
          <w:sz w:val="26"/>
          <w:szCs w:val="26"/>
        </w:rPr>
        <w:t xml:space="preserve">Заместитель </w:t>
      </w:r>
      <w:r w:rsidR="001D6AE8">
        <w:rPr>
          <w:sz w:val="26"/>
          <w:szCs w:val="26"/>
        </w:rPr>
        <w:t xml:space="preserve">главного инженера по </w:t>
      </w:r>
      <w:proofErr w:type="spellStart"/>
      <w:r w:rsidR="001D6AE8">
        <w:rPr>
          <w:sz w:val="26"/>
          <w:szCs w:val="26"/>
        </w:rPr>
        <w:t>ОТиСУ</w:t>
      </w:r>
      <w:proofErr w:type="spellEnd"/>
      <w:r w:rsidR="001D6AE8">
        <w:rPr>
          <w:sz w:val="26"/>
          <w:szCs w:val="26"/>
        </w:rPr>
        <w:t xml:space="preserve">- </w:t>
      </w:r>
    </w:p>
    <w:p w:rsidR="00544AF0" w:rsidRPr="00857E78" w:rsidRDefault="001D6AE8" w:rsidP="00544AF0">
      <w:pPr>
        <w:pStyle w:val="3"/>
        <w:tabs>
          <w:tab w:val="left" w:pos="7655"/>
        </w:tabs>
        <w:spacing w:line="259" w:lineRule="auto"/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начальник центра                                                                               </w:t>
      </w:r>
      <w:proofErr w:type="spellStart"/>
      <w:r>
        <w:rPr>
          <w:sz w:val="26"/>
          <w:szCs w:val="26"/>
        </w:rPr>
        <w:t>А.Ф.Слатинский</w:t>
      </w:r>
      <w:proofErr w:type="spellEnd"/>
    </w:p>
    <w:p w:rsidR="00544AF0" w:rsidRPr="00857E78" w:rsidRDefault="00544AF0" w:rsidP="00253782">
      <w:pPr>
        <w:shd w:val="clear" w:color="auto" w:fill="FFFFFF"/>
        <w:tabs>
          <w:tab w:val="left" w:pos="1130"/>
        </w:tabs>
        <w:spacing w:line="266" w:lineRule="exact"/>
        <w:ind w:firstLine="0"/>
        <w:rPr>
          <w:rFonts w:ascii="Times New Roman" w:hAnsi="Times New Roman" w:cs="Times New Roman"/>
          <w:sz w:val="26"/>
          <w:szCs w:val="26"/>
        </w:rPr>
      </w:pPr>
    </w:p>
    <w:p w:rsidR="00544AF0" w:rsidRPr="00857E78" w:rsidRDefault="00544AF0" w:rsidP="00253782">
      <w:pPr>
        <w:shd w:val="clear" w:color="auto" w:fill="FFFFFF"/>
        <w:tabs>
          <w:tab w:val="left" w:pos="1130"/>
        </w:tabs>
        <w:spacing w:line="266" w:lineRule="exact"/>
        <w:ind w:firstLine="0"/>
        <w:rPr>
          <w:rFonts w:ascii="Times New Roman" w:hAnsi="Times New Roman" w:cs="Times New Roman"/>
          <w:sz w:val="26"/>
          <w:szCs w:val="26"/>
        </w:rPr>
      </w:pPr>
    </w:p>
    <w:p w:rsidR="00544AF0" w:rsidRPr="00EB265F" w:rsidRDefault="00544AF0" w:rsidP="00253782">
      <w:pPr>
        <w:shd w:val="clear" w:color="auto" w:fill="FFFFFF"/>
        <w:tabs>
          <w:tab w:val="left" w:pos="1130"/>
        </w:tabs>
        <w:spacing w:line="266" w:lineRule="exact"/>
        <w:ind w:firstLine="0"/>
        <w:rPr>
          <w:rFonts w:ascii="Times New Roman" w:hAnsi="Times New Roman" w:cs="Times New Roman"/>
          <w:sz w:val="26"/>
          <w:szCs w:val="26"/>
        </w:rPr>
      </w:pPr>
    </w:p>
    <w:p w:rsidR="00FA5DA3" w:rsidRPr="00EB265F" w:rsidRDefault="00FA5DA3" w:rsidP="00253782">
      <w:pPr>
        <w:shd w:val="clear" w:color="auto" w:fill="FFFFFF"/>
        <w:tabs>
          <w:tab w:val="left" w:pos="1130"/>
        </w:tabs>
        <w:spacing w:line="266" w:lineRule="exact"/>
        <w:ind w:firstLine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FA5DA3" w:rsidRPr="00EB265F" w:rsidRDefault="00FA5DA3" w:rsidP="00253782">
      <w:pPr>
        <w:shd w:val="clear" w:color="auto" w:fill="FFFFFF"/>
        <w:tabs>
          <w:tab w:val="left" w:pos="1130"/>
        </w:tabs>
        <w:spacing w:line="266" w:lineRule="exact"/>
        <w:ind w:firstLine="0"/>
        <w:rPr>
          <w:rFonts w:ascii="Times New Roman" w:hAnsi="Times New Roman" w:cs="Times New Roman"/>
          <w:sz w:val="26"/>
          <w:szCs w:val="26"/>
        </w:rPr>
      </w:pPr>
    </w:p>
    <w:p w:rsidR="00FA5DA3" w:rsidRPr="00EB265F" w:rsidRDefault="00FA5DA3" w:rsidP="00253782">
      <w:pPr>
        <w:shd w:val="clear" w:color="auto" w:fill="FFFFFF"/>
        <w:tabs>
          <w:tab w:val="left" w:pos="1130"/>
        </w:tabs>
        <w:spacing w:line="266" w:lineRule="exact"/>
        <w:ind w:firstLine="0"/>
        <w:rPr>
          <w:rFonts w:ascii="Times New Roman" w:hAnsi="Times New Roman" w:cs="Times New Roman"/>
          <w:sz w:val="26"/>
          <w:szCs w:val="26"/>
        </w:rPr>
      </w:pPr>
    </w:p>
    <w:p w:rsidR="00FA5DA3" w:rsidRPr="00EB265F" w:rsidRDefault="00FA5DA3" w:rsidP="00253782">
      <w:pPr>
        <w:shd w:val="clear" w:color="auto" w:fill="FFFFFF"/>
        <w:tabs>
          <w:tab w:val="left" w:pos="1130"/>
        </w:tabs>
        <w:spacing w:line="266" w:lineRule="exact"/>
        <w:ind w:firstLine="0"/>
        <w:rPr>
          <w:rFonts w:ascii="Times New Roman" w:hAnsi="Times New Roman" w:cs="Times New Roman"/>
          <w:sz w:val="26"/>
          <w:szCs w:val="26"/>
        </w:rPr>
      </w:pPr>
    </w:p>
    <w:p w:rsidR="00544AF0" w:rsidRPr="00857E78" w:rsidRDefault="00544AF0" w:rsidP="00253782">
      <w:pPr>
        <w:shd w:val="clear" w:color="auto" w:fill="FFFFFF"/>
        <w:tabs>
          <w:tab w:val="left" w:pos="1130"/>
        </w:tabs>
        <w:spacing w:line="266" w:lineRule="exact"/>
        <w:ind w:firstLine="0"/>
        <w:rPr>
          <w:rFonts w:ascii="Times New Roman" w:hAnsi="Times New Roman" w:cs="Times New Roman"/>
          <w:sz w:val="26"/>
          <w:szCs w:val="26"/>
        </w:rPr>
      </w:pPr>
    </w:p>
    <w:p w:rsidR="00544AF0" w:rsidRPr="00857E78" w:rsidRDefault="00544AF0" w:rsidP="00253782">
      <w:pPr>
        <w:shd w:val="clear" w:color="auto" w:fill="FFFFFF"/>
        <w:tabs>
          <w:tab w:val="left" w:pos="1130"/>
        </w:tabs>
        <w:spacing w:line="266" w:lineRule="exact"/>
        <w:ind w:firstLine="0"/>
        <w:rPr>
          <w:rFonts w:ascii="Times New Roman" w:hAnsi="Times New Roman" w:cs="Times New Roman"/>
          <w:sz w:val="26"/>
          <w:szCs w:val="26"/>
        </w:rPr>
      </w:pPr>
    </w:p>
    <w:p w:rsidR="00FB63B8" w:rsidRPr="00857E78" w:rsidRDefault="001D6AE8" w:rsidP="00253782">
      <w:pPr>
        <w:shd w:val="clear" w:color="auto" w:fill="FFFFFF"/>
        <w:tabs>
          <w:tab w:val="left" w:pos="1130"/>
        </w:tabs>
        <w:spacing w:line="266" w:lineRule="exact"/>
        <w:ind w:firstLine="0"/>
        <w:rPr>
          <w:rFonts w:ascii="Times New Roman" w:hAnsi="Times New Roman" w:cs="Times New Roman"/>
          <w:color w:val="000000"/>
          <w:spacing w:val="7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Быкова Т.И. 2026</w:t>
      </w:r>
    </w:p>
    <w:sectPr w:rsidR="00FB63B8" w:rsidRPr="00857E78" w:rsidSect="00A277A4">
      <w:headerReference w:type="first" r:id="rId10"/>
      <w:type w:val="continuous"/>
      <w:pgSz w:w="11909" w:h="16834"/>
      <w:pgMar w:top="714" w:right="851" w:bottom="1418" w:left="1701" w:header="0" w:footer="0" w:gutter="0"/>
      <w:cols w:space="6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AE8" w:rsidRDefault="001D6AE8" w:rsidP="005A057F">
      <w:r>
        <w:separator/>
      </w:r>
    </w:p>
  </w:endnote>
  <w:endnote w:type="continuationSeparator" w:id="0">
    <w:p w:rsidR="001D6AE8" w:rsidRDefault="001D6AE8" w:rsidP="005A0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AE8" w:rsidRDefault="001D6AE8" w:rsidP="005A057F">
      <w:r>
        <w:separator/>
      </w:r>
    </w:p>
  </w:footnote>
  <w:footnote w:type="continuationSeparator" w:id="0">
    <w:p w:rsidR="001D6AE8" w:rsidRDefault="001D6AE8" w:rsidP="005A05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2881" w:type="dxa"/>
      <w:tblInd w:w="-5" w:type="dxa"/>
      <w:tblLook w:val="04A0" w:firstRow="1" w:lastRow="0" w:firstColumn="1" w:lastColumn="0" w:noHBand="0" w:noVBand="1"/>
    </w:tblPr>
    <w:tblGrid>
      <w:gridCol w:w="12252"/>
      <w:gridCol w:w="222"/>
      <w:gridCol w:w="407"/>
    </w:tblGrid>
    <w:tr w:rsidR="005A057F" w:rsidTr="00720178">
      <w:trPr>
        <w:gridAfter w:val="2"/>
        <w:wAfter w:w="629" w:type="dxa"/>
        <w:trHeight w:val="737"/>
      </w:trPr>
      <w:tc>
        <w:tcPr>
          <w:tcW w:w="12252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:rsidR="005A057F" w:rsidRDefault="00B975B0" w:rsidP="00720178">
          <w:pPr>
            <w:pStyle w:val="a5"/>
            <w:ind w:right="3975"/>
            <w:rPr>
              <w:noProof/>
              <w:sz w:val="24"/>
              <w:szCs w:val="24"/>
              <w:lang w:val="en-US"/>
            </w:rPr>
          </w:pPr>
          <w:r>
            <w:rPr>
              <w:noProof/>
              <w:sz w:val="24"/>
              <w:szCs w:val="24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0" allowOverlap="1">
                    <wp:simplePos x="0" y="0"/>
                    <wp:positionH relativeFrom="column">
                      <wp:posOffset>3590290</wp:posOffset>
                    </wp:positionH>
                    <wp:positionV relativeFrom="paragraph">
                      <wp:posOffset>286385</wp:posOffset>
                    </wp:positionV>
                    <wp:extent cx="2419350" cy="1749425"/>
                    <wp:effectExtent l="0" t="0" r="0" b="3175"/>
                    <wp:wrapNone/>
                    <wp:docPr id="307" name="Надпись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419350" cy="17494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B265F" w:rsidRPr="00EB265F" w:rsidRDefault="00CA3405" w:rsidP="00CA3405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szCs w:val="18"/>
                                  </w:rPr>
                                </w:pPr>
                                <w:r w:rsidRPr="00CA3405">
                                  <w:rPr>
                                    <w:szCs w:val="18"/>
                                  </w:rPr>
                                  <w:t xml:space="preserve">Мурманский филиал </w:t>
                                </w:r>
                              </w:p>
                              <w:p w:rsidR="00EB265F" w:rsidRDefault="00CA3405" w:rsidP="00CA3405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szCs w:val="18"/>
                                  </w:rPr>
                                </w:pPr>
                                <w:r w:rsidRPr="00CA3405">
                                  <w:rPr>
                                    <w:szCs w:val="18"/>
                                  </w:rPr>
                                  <w:t xml:space="preserve">публичного акционерного общества </w:t>
                                </w:r>
                              </w:p>
                              <w:p w:rsidR="00CA3405" w:rsidRPr="00CA3405" w:rsidRDefault="00CA3405" w:rsidP="00CA3405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szCs w:val="18"/>
                                  </w:rPr>
                                </w:pPr>
                                <w:r w:rsidRPr="00CA3405">
                                  <w:rPr>
                                    <w:szCs w:val="18"/>
                                  </w:rPr>
                                  <w:t>«</w:t>
                                </w:r>
                                <w:proofErr w:type="spellStart"/>
                                <w:r w:rsidR="00EB265F">
                                  <w:rPr>
                                    <w:szCs w:val="18"/>
                                  </w:rPr>
                                  <w:t>Россети</w:t>
                                </w:r>
                                <w:proofErr w:type="spellEnd"/>
                                <w:r w:rsidR="00EB265F">
                                  <w:rPr>
                                    <w:szCs w:val="18"/>
                                  </w:rPr>
                                  <w:t xml:space="preserve"> Северо-Запад»</w:t>
                                </w:r>
                                <w:r w:rsidRPr="00CA3405">
                                  <w:rPr>
                                    <w:szCs w:val="18"/>
                                  </w:rPr>
                                  <w:t xml:space="preserve"> </w:t>
                                </w:r>
                              </w:p>
                              <w:p w:rsidR="00CA3405" w:rsidRPr="00CA3405" w:rsidRDefault="00CA3405" w:rsidP="00CA3405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szCs w:val="18"/>
                                  </w:rPr>
                                </w:pPr>
                              </w:p>
                              <w:p w:rsidR="00CA3405" w:rsidRPr="00CA3405" w:rsidRDefault="00CA3405" w:rsidP="00CA3405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szCs w:val="18"/>
                                  </w:rPr>
                                </w:pPr>
                                <w:r w:rsidRPr="00CA3405">
                                  <w:rPr>
                                    <w:szCs w:val="18"/>
                                  </w:rPr>
                                  <w:t xml:space="preserve">Ул. Кирова, д. 2, п. Мурмаши </w:t>
                                </w:r>
                              </w:p>
                              <w:p w:rsidR="00CA3405" w:rsidRPr="00CA3405" w:rsidRDefault="00CA3405" w:rsidP="00CA3405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szCs w:val="18"/>
                                  </w:rPr>
                                </w:pPr>
                                <w:r w:rsidRPr="00CA3405">
                                  <w:rPr>
                                    <w:szCs w:val="18"/>
                                  </w:rPr>
                                  <w:t>Мурманской области, 184355</w:t>
                                </w:r>
                              </w:p>
                              <w:p w:rsidR="00CA3405" w:rsidRPr="00CA3405" w:rsidRDefault="00CA3405" w:rsidP="00CA3405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szCs w:val="18"/>
                                  </w:rPr>
                                </w:pPr>
                                <w:proofErr w:type="spellStart"/>
                                <w:r w:rsidRPr="00CA3405">
                                  <w:rPr>
                                    <w:szCs w:val="18"/>
                                  </w:rPr>
                                  <w:t>www</w:t>
                                </w:r>
                                <w:proofErr w:type="spellEnd"/>
                                <w:r w:rsidRPr="00CA3405">
                                  <w:rPr>
                                    <w:szCs w:val="18"/>
                                  </w:rPr>
                                  <w:t>.</w:t>
                                </w:r>
                                <w:proofErr w:type="spellStart"/>
                                <w:r w:rsidR="00EB265F">
                                  <w:rPr>
                                    <w:szCs w:val="18"/>
                                    <w:lang w:val="en-US"/>
                                  </w:rPr>
                                  <w:t>rosseti</w:t>
                                </w:r>
                                <w:proofErr w:type="spellEnd"/>
                                <w:r w:rsidR="00EB265F" w:rsidRPr="001D6AE8">
                                  <w:rPr>
                                    <w:szCs w:val="18"/>
                                  </w:rPr>
                                  <w:t>-</w:t>
                                </w:r>
                                <w:proofErr w:type="spellStart"/>
                                <w:r w:rsidR="00EB265F">
                                  <w:rPr>
                                    <w:szCs w:val="18"/>
                                    <w:lang w:val="en-US"/>
                                  </w:rPr>
                                  <w:t>sz</w:t>
                                </w:r>
                                <w:proofErr w:type="spellEnd"/>
                                <w:r w:rsidRPr="00CA3405">
                                  <w:rPr>
                                    <w:szCs w:val="18"/>
                                  </w:rPr>
                                  <w:t>.</w:t>
                                </w:r>
                                <w:proofErr w:type="spellStart"/>
                                <w:r w:rsidRPr="00CA3405">
                                  <w:rPr>
                                    <w:szCs w:val="18"/>
                                  </w:rPr>
                                  <w:t>ru</w:t>
                                </w:r>
                                <w:proofErr w:type="spellEnd"/>
                              </w:p>
                              <w:p w:rsidR="00CA3405" w:rsidRPr="00CA3405" w:rsidRDefault="00CA3405" w:rsidP="00CA3405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szCs w:val="18"/>
                                  </w:rPr>
                                </w:pPr>
                              </w:p>
                              <w:p w:rsidR="00CA3405" w:rsidRPr="00CA3405" w:rsidRDefault="00CA3405" w:rsidP="00CA3405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szCs w:val="18"/>
                                  </w:rPr>
                                </w:pPr>
                                <w:r w:rsidRPr="00CA3405">
                                  <w:rPr>
                                    <w:szCs w:val="18"/>
                                  </w:rPr>
                                  <w:t>тел.: +7 (8152) 48-20-00</w:t>
                                </w:r>
                              </w:p>
                              <w:p w:rsidR="00CA3405" w:rsidRPr="001D6AE8" w:rsidRDefault="00CA3405" w:rsidP="00CA3405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szCs w:val="18"/>
                                    <w:lang w:val="en-US"/>
                                  </w:rPr>
                                </w:pPr>
                                <w:r w:rsidRPr="00CA3405">
                                  <w:rPr>
                                    <w:szCs w:val="18"/>
                                  </w:rPr>
                                  <w:t>факс</w:t>
                                </w:r>
                                <w:r w:rsidRPr="001D6AE8">
                                  <w:rPr>
                                    <w:szCs w:val="18"/>
                                    <w:lang w:val="en-US"/>
                                  </w:rPr>
                                  <w:t>: +7 (815</w:t>
                                </w:r>
                                <w:r w:rsidR="00EB265F" w:rsidRPr="001D6AE8">
                                  <w:rPr>
                                    <w:szCs w:val="18"/>
                                    <w:lang w:val="en-US"/>
                                  </w:rPr>
                                  <w:t>53</w:t>
                                </w:r>
                                <w:r w:rsidRPr="001D6AE8">
                                  <w:rPr>
                                    <w:szCs w:val="18"/>
                                    <w:lang w:val="en-US"/>
                                  </w:rPr>
                                  <w:t>) 6</w:t>
                                </w:r>
                                <w:r w:rsidR="00EB265F" w:rsidRPr="001D6AE8">
                                  <w:rPr>
                                    <w:szCs w:val="18"/>
                                    <w:lang w:val="en-US"/>
                                  </w:rPr>
                                  <w:t>8</w:t>
                                </w:r>
                                <w:r w:rsidRPr="001D6AE8">
                                  <w:rPr>
                                    <w:szCs w:val="18"/>
                                    <w:lang w:val="en-US"/>
                                  </w:rPr>
                                  <w:t>-</w:t>
                                </w:r>
                                <w:r w:rsidR="00EB265F" w:rsidRPr="001D6AE8">
                                  <w:rPr>
                                    <w:szCs w:val="18"/>
                                    <w:lang w:val="en-US"/>
                                  </w:rPr>
                                  <w:t>465</w:t>
                                </w:r>
                              </w:p>
                              <w:p w:rsidR="00F42E84" w:rsidRPr="00F42E84" w:rsidRDefault="00CA3405" w:rsidP="00CA3405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szCs w:val="18"/>
                                    <w:lang w:val="en-US"/>
                                  </w:rPr>
                                </w:pPr>
                                <w:r w:rsidRPr="001D6AE8">
                                  <w:rPr>
                                    <w:szCs w:val="18"/>
                                    <w:lang w:val="en-US"/>
                                  </w:rPr>
                                  <w:t>e-mail: common@kolenergo.ru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2" o:spid="_x0000_s1028" type="#_x0000_t202" style="position:absolute;left:0;text-align:left;margin-left:282.7pt;margin-top:22.55pt;width:190.5pt;height:13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" o:allowincell="f" filled="f" stroked="f">
                    <v:textbox>
                      <w:txbxContent>
                        <w:p w:rsidR="00EB265F" w:rsidRPr="00EB265F" w:rsidRDefault="00CA3405" w:rsidP="00CA3405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szCs w:val="18"/>
                            </w:rPr>
                          </w:pPr>
                          <w:r w:rsidRPr="00CA3405">
                            <w:rPr>
                              <w:szCs w:val="18"/>
                            </w:rPr>
                            <w:t xml:space="preserve">Мурманский филиал </w:t>
                          </w:r>
                        </w:p>
                        <w:p w:rsidR="00EB265F" w:rsidRDefault="00CA3405" w:rsidP="00CA3405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szCs w:val="18"/>
                            </w:rPr>
                          </w:pPr>
                          <w:r w:rsidRPr="00CA3405">
                            <w:rPr>
                              <w:szCs w:val="18"/>
                            </w:rPr>
                            <w:t xml:space="preserve">публичного акционерного общества </w:t>
                          </w:r>
                        </w:p>
                        <w:p w:rsidR="00CA3405" w:rsidRPr="00CA3405" w:rsidRDefault="00CA3405" w:rsidP="00CA3405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szCs w:val="18"/>
                            </w:rPr>
                          </w:pPr>
                          <w:r w:rsidRPr="00CA3405">
                            <w:rPr>
                              <w:szCs w:val="18"/>
                            </w:rPr>
                            <w:t>«</w:t>
                          </w:r>
                          <w:proofErr w:type="spellStart"/>
                          <w:r w:rsidR="00EB265F">
                            <w:rPr>
                              <w:szCs w:val="18"/>
                            </w:rPr>
                            <w:t>Россети</w:t>
                          </w:r>
                          <w:proofErr w:type="spellEnd"/>
                          <w:r w:rsidR="00EB265F">
                            <w:rPr>
                              <w:szCs w:val="18"/>
                            </w:rPr>
                            <w:t xml:space="preserve"> Северо-Запад»</w:t>
                          </w:r>
                          <w:r w:rsidRPr="00CA3405">
                            <w:rPr>
                              <w:szCs w:val="18"/>
                            </w:rPr>
                            <w:t xml:space="preserve"> </w:t>
                          </w:r>
                        </w:p>
                        <w:p w:rsidR="00CA3405" w:rsidRPr="00CA3405" w:rsidRDefault="00CA3405" w:rsidP="00CA3405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szCs w:val="18"/>
                            </w:rPr>
                          </w:pPr>
                        </w:p>
                        <w:p w:rsidR="00CA3405" w:rsidRPr="00CA3405" w:rsidRDefault="00CA3405" w:rsidP="00CA3405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szCs w:val="18"/>
                            </w:rPr>
                          </w:pPr>
                          <w:r w:rsidRPr="00CA3405">
                            <w:rPr>
                              <w:szCs w:val="18"/>
                            </w:rPr>
                            <w:t xml:space="preserve">Ул. Кирова, д. 2, п. Мурмаши </w:t>
                          </w:r>
                        </w:p>
                        <w:p w:rsidR="00CA3405" w:rsidRPr="00CA3405" w:rsidRDefault="00CA3405" w:rsidP="00CA3405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szCs w:val="18"/>
                            </w:rPr>
                          </w:pPr>
                          <w:r w:rsidRPr="00CA3405">
                            <w:rPr>
                              <w:szCs w:val="18"/>
                            </w:rPr>
                            <w:t>Мурманской области, 184355</w:t>
                          </w:r>
                        </w:p>
                        <w:p w:rsidR="00CA3405" w:rsidRPr="00CA3405" w:rsidRDefault="00CA3405" w:rsidP="00CA3405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szCs w:val="18"/>
                            </w:rPr>
                          </w:pPr>
                          <w:proofErr w:type="spellStart"/>
                          <w:r w:rsidRPr="00CA3405">
                            <w:rPr>
                              <w:szCs w:val="18"/>
                            </w:rPr>
                            <w:t>www</w:t>
                          </w:r>
                          <w:proofErr w:type="spellEnd"/>
                          <w:r w:rsidRPr="00CA3405">
                            <w:rPr>
                              <w:szCs w:val="18"/>
                            </w:rPr>
                            <w:t>.</w:t>
                          </w:r>
                          <w:proofErr w:type="spellStart"/>
                          <w:r w:rsidR="00EB265F">
                            <w:rPr>
                              <w:szCs w:val="18"/>
                              <w:lang w:val="en-US"/>
                            </w:rPr>
                            <w:t>rosseti</w:t>
                          </w:r>
                          <w:proofErr w:type="spellEnd"/>
                          <w:r w:rsidR="00EB265F" w:rsidRPr="001D6AE8">
                            <w:rPr>
                              <w:szCs w:val="18"/>
                            </w:rPr>
                            <w:t>-</w:t>
                          </w:r>
                          <w:proofErr w:type="spellStart"/>
                          <w:r w:rsidR="00EB265F">
                            <w:rPr>
                              <w:szCs w:val="18"/>
                              <w:lang w:val="en-US"/>
                            </w:rPr>
                            <w:t>sz</w:t>
                          </w:r>
                          <w:proofErr w:type="spellEnd"/>
                          <w:r w:rsidRPr="00CA3405">
                            <w:rPr>
                              <w:szCs w:val="18"/>
                            </w:rPr>
                            <w:t>.</w:t>
                          </w:r>
                          <w:proofErr w:type="spellStart"/>
                          <w:r w:rsidRPr="00CA3405">
                            <w:rPr>
                              <w:szCs w:val="18"/>
                            </w:rPr>
                            <w:t>ru</w:t>
                          </w:r>
                          <w:proofErr w:type="spellEnd"/>
                        </w:p>
                        <w:p w:rsidR="00CA3405" w:rsidRPr="00CA3405" w:rsidRDefault="00CA3405" w:rsidP="00CA3405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szCs w:val="18"/>
                            </w:rPr>
                          </w:pPr>
                        </w:p>
                        <w:p w:rsidR="00CA3405" w:rsidRPr="00CA3405" w:rsidRDefault="00CA3405" w:rsidP="00CA3405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szCs w:val="18"/>
                            </w:rPr>
                          </w:pPr>
                          <w:r w:rsidRPr="00CA3405">
                            <w:rPr>
                              <w:szCs w:val="18"/>
                            </w:rPr>
                            <w:t>тел.: +7 (8152) 48-20-00</w:t>
                          </w:r>
                        </w:p>
                        <w:p w:rsidR="00CA3405" w:rsidRPr="001D6AE8" w:rsidRDefault="00CA3405" w:rsidP="00CA3405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szCs w:val="18"/>
                              <w:lang w:val="en-US"/>
                            </w:rPr>
                          </w:pPr>
                          <w:r w:rsidRPr="00CA3405">
                            <w:rPr>
                              <w:szCs w:val="18"/>
                            </w:rPr>
                            <w:t>факс</w:t>
                          </w:r>
                          <w:r w:rsidRPr="001D6AE8">
                            <w:rPr>
                              <w:szCs w:val="18"/>
                              <w:lang w:val="en-US"/>
                            </w:rPr>
                            <w:t>: +7 (815</w:t>
                          </w:r>
                          <w:r w:rsidR="00EB265F" w:rsidRPr="001D6AE8">
                            <w:rPr>
                              <w:szCs w:val="18"/>
                              <w:lang w:val="en-US"/>
                            </w:rPr>
                            <w:t>53</w:t>
                          </w:r>
                          <w:r w:rsidRPr="001D6AE8">
                            <w:rPr>
                              <w:szCs w:val="18"/>
                              <w:lang w:val="en-US"/>
                            </w:rPr>
                            <w:t>) 6</w:t>
                          </w:r>
                          <w:r w:rsidR="00EB265F" w:rsidRPr="001D6AE8">
                            <w:rPr>
                              <w:szCs w:val="18"/>
                              <w:lang w:val="en-US"/>
                            </w:rPr>
                            <w:t>8</w:t>
                          </w:r>
                          <w:r w:rsidRPr="001D6AE8">
                            <w:rPr>
                              <w:szCs w:val="18"/>
                              <w:lang w:val="en-US"/>
                            </w:rPr>
                            <w:t>-</w:t>
                          </w:r>
                          <w:r w:rsidR="00EB265F" w:rsidRPr="001D6AE8">
                            <w:rPr>
                              <w:szCs w:val="18"/>
                              <w:lang w:val="en-US"/>
                            </w:rPr>
                            <w:t>465</w:t>
                          </w:r>
                        </w:p>
                        <w:p w:rsidR="00F42E84" w:rsidRPr="00F42E84" w:rsidRDefault="00CA3405" w:rsidP="00CA3405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szCs w:val="18"/>
                              <w:lang w:val="en-US"/>
                            </w:rPr>
                          </w:pPr>
                          <w:r w:rsidRPr="001D6AE8">
                            <w:rPr>
                              <w:szCs w:val="18"/>
                              <w:lang w:val="en-US"/>
                            </w:rPr>
                            <w:t>e-mail: common@kolenergo.ru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F42E84">
            <w:rPr>
              <w:noProof/>
              <w:sz w:val="24"/>
              <w:szCs w:val="24"/>
            </w:rPr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-43485</wp:posOffset>
                </wp:positionH>
                <wp:positionV relativeFrom="paragraph">
                  <wp:posOffset>295910</wp:posOffset>
                </wp:positionV>
                <wp:extent cx="1821485" cy="638005"/>
                <wp:effectExtent l="0" t="0" r="7620" b="0"/>
                <wp:wrapNone/>
                <wp:docPr id="291" name="Рисунок 291" descr="D:\!Work AntroM\Rosseti\04.10\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!Work AntroM\Rosseti\04.10\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1485" cy="638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720178" w:rsidTr="00720178">
      <w:trPr>
        <w:trHeight w:val="2675"/>
      </w:trPr>
      <w:tc>
        <w:tcPr>
          <w:tcW w:w="12252" w:type="dxa"/>
          <w:tcMar>
            <w:top w:w="0" w:type="dxa"/>
            <w:left w:w="0" w:type="dxa"/>
            <w:bottom w:w="0" w:type="dxa"/>
            <w:right w:w="0" w:type="dxa"/>
          </w:tcMar>
          <w:vAlign w:val="bottom"/>
        </w:tcPr>
        <w:p w:rsidR="00720178" w:rsidRDefault="00720178"/>
        <w:p w:rsidR="00720178" w:rsidRDefault="00720178"/>
        <w:p w:rsidR="00720178" w:rsidRDefault="00720178"/>
        <w:p w:rsidR="00720178" w:rsidRDefault="00720178"/>
        <w:p w:rsidR="00720178" w:rsidRDefault="00720178"/>
        <w:tbl>
          <w:tblPr>
            <w:tblW w:w="11829" w:type="dxa"/>
            <w:tblLook w:val="04A0" w:firstRow="1" w:lastRow="0" w:firstColumn="1" w:lastColumn="0" w:noHBand="0" w:noVBand="1"/>
          </w:tblPr>
          <w:tblGrid>
            <w:gridCol w:w="430"/>
            <w:gridCol w:w="2127"/>
            <w:gridCol w:w="430"/>
            <w:gridCol w:w="2407"/>
            <w:gridCol w:w="492"/>
            <w:gridCol w:w="5943"/>
          </w:tblGrid>
          <w:tr w:rsidR="00720178" w:rsidTr="00720178">
            <w:trPr>
              <w:cantSplit/>
              <w:trHeight w:val="50"/>
            </w:trPr>
            <w:tc>
              <w:tcPr>
                <w:tcW w:w="2557" w:type="dxa"/>
                <w:gridSpan w:val="2"/>
                <w:tcBorders>
                  <w:bottom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:rsidR="00720178" w:rsidRPr="00160B94" w:rsidRDefault="00720178" w:rsidP="00720178">
                <w:pPr>
                  <w:ind w:firstLine="0"/>
                  <w:rPr>
                    <w:rFonts w:ascii="Times New Roman" w:hAnsi="Times New Roman" w:cs="Times New Roman"/>
                    <w:bCs/>
                    <w:sz w:val="20"/>
                  </w:rPr>
                </w:pPr>
              </w:p>
            </w:tc>
            <w:tc>
              <w:tcPr>
                <w:tcW w:w="43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:rsidR="00720178" w:rsidRPr="00160B94" w:rsidRDefault="00720178" w:rsidP="00720178">
                <w:pPr>
                  <w:ind w:firstLine="0"/>
                  <w:jc w:val="left"/>
                  <w:rPr>
                    <w:rFonts w:ascii="Times New Roman" w:hAnsi="Times New Roman" w:cs="Times New Roman"/>
                    <w:bCs/>
                    <w:position w:val="-6"/>
                    <w:sz w:val="20"/>
                  </w:rPr>
                </w:pPr>
                <w:r w:rsidRPr="00160B94">
                  <w:rPr>
                    <w:rFonts w:ascii="Times New Roman" w:hAnsi="Times New Roman" w:cs="Times New Roman"/>
                    <w:bCs/>
                    <w:position w:val="-16"/>
                    <w:sz w:val="20"/>
                  </w:rPr>
                  <w:t xml:space="preserve">   </w:t>
                </w:r>
              </w:p>
            </w:tc>
            <w:tc>
              <w:tcPr>
                <w:tcW w:w="2407" w:type="dxa"/>
                <w:tcBorders>
                  <w:left w:val="nil"/>
                  <w:bottom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:rsidR="00720178" w:rsidRPr="00160B94" w:rsidRDefault="00720178" w:rsidP="00720178">
                <w:pPr>
                  <w:spacing w:line="256" w:lineRule="auto"/>
                  <w:ind w:firstLine="0"/>
                  <w:rPr>
                    <w:rFonts w:ascii="Times New Roman" w:hAnsi="Times New Roman" w:cs="Times New Roman"/>
                    <w:bCs/>
                    <w:sz w:val="20"/>
                    <w:szCs w:val="24"/>
                  </w:rPr>
                </w:pPr>
                <w:r>
                  <w:rPr>
                    <w:rFonts w:ascii="Times New Roman" w:hAnsi="Times New Roman" w:cs="Times New Roman"/>
                    <w:bCs/>
                    <w:sz w:val="20"/>
                    <w:szCs w:val="24"/>
                    <w:lang w:val="en-US"/>
                  </w:rPr>
                  <w:t xml:space="preserve"> </w:t>
                </w:r>
                <w:r w:rsidRPr="00160B94">
                  <w:rPr>
                    <w:rFonts w:ascii="Times New Roman" w:hAnsi="Times New Roman" w:cs="Times New Roman"/>
                    <w:bCs/>
                    <w:sz w:val="20"/>
                    <w:szCs w:val="24"/>
                  </w:rPr>
                  <w:t>№</w:t>
                </w:r>
              </w:p>
            </w:tc>
            <w:tc>
              <w:tcPr>
                <w:tcW w:w="6435" w:type="dxa"/>
                <w:gridSpan w:val="2"/>
                <w:tcBorders>
                  <w:left w:val="nil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720178" w:rsidRDefault="00720178" w:rsidP="00720178">
                <w:pPr>
                  <w:spacing w:line="256" w:lineRule="auto"/>
                  <w:ind w:left="142"/>
                  <w:rPr>
                    <w:bCs/>
                    <w:sz w:val="24"/>
                    <w:szCs w:val="24"/>
                  </w:rPr>
                </w:pPr>
              </w:p>
            </w:tc>
          </w:tr>
          <w:tr w:rsidR="00720178" w:rsidTr="00720178">
            <w:trPr>
              <w:cantSplit/>
              <w:trHeight w:val="50"/>
            </w:trPr>
            <w:tc>
              <w:tcPr>
                <w:tcW w:w="2557" w:type="dxa"/>
                <w:gridSpan w:val="2"/>
                <w:tcBorders>
                  <w:bottom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:rsidR="00720178" w:rsidRPr="00160B94" w:rsidRDefault="00720178" w:rsidP="00720178">
                <w:pPr>
                  <w:ind w:firstLine="0"/>
                  <w:rPr>
                    <w:rFonts w:ascii="Times New Roman" w:hAnsi="Times New Roman" w:cs="Times New Roman"/>
                    <w:bCs/>
                    <w:sz w:val="20"/>
                  </w:rPr>
                </w:pPr>
                <w:r>
                  <w:rPr>
                    <w:rFonts w:ascii="Times New Roman" w:hAnsi="Times New Roman" w:cs="Times New Roman"/>
                    <w:bCs/>
                    <w:sz w:val="20"/>
                  </w:rPr>
                  <w:t>На</w:t>
                </w:r>
                <w:r w:rsidR="001D6AE8">
                  <w:rPr>
                    <w:rFonts w:ascii="Times New Roman" w:hAnsi="Times New Roman" w:cs="Times New Roman"/>
                    <w:bCs/>
                    <w:sz w:val="20"/>
                  </w:rPr>
                  <w:t xml:space="preserve"> МР</w:t>
                </w:r>
                <w:proofErr w:type="gramStart"/>
                <w:r w:rsidR="001D6AE8">
                  <w:rPr>
                    <w:rFonts w:ascii="Times New Roman" w:hAnsi="Times New Roman" w:cs="Times New Roman"/>
                    <w:bCs/>
                    <w:sz w:val="20"/>
                  </w:rPr>
                  <w:t>2</w:t>
                </w:r>
                <w:proofErr w:type="gramEnd"/>
                <w:r w:rsidR="001D6AE8">
                  <w:rPr>
                    <w:rFonts w:ascii="Times New Roman" w:hAnsi="Times New Roman" w:cs="Times New Roman"/>
                    <w:bCs/>
                    <w:sz w:val="20"/>
                  </w:rPr>
                  <w:t>/24-06/5046</w:t>
                </w:r>
              </w:p>
            </w:tc>
            <w:tc>
              <w:tcPr>
                <w:tcW w:w="43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:rsidR="00720178" w:rsidRPr="00160B94" w:rsidRDefault="00720178" w:rsidP="00720178">
                <w:pPr>
                  <w:ind w:firstLine="0"/>
                  <w:jc w:val="left"/>
                  <w:rPr>
                    <w:rFonts w:ascii="Times New Roman" w:hAnsi="Times New Roman" w:cs="Times New Roman"/>
                    <w:bCs/>
                    <w:position w:val="-16"/>
                    <w:sz w:val="20"/>
                  </w:rPr>
                </w:pPr>
              </w:p>
            </w:tc>
            <w:tc>
              <w:tcPr>
                <w:tcW w:w="2407" w:type="dxa"/>
                <w:tcBorders>
                  <w:left w:val="nil"/>
                  <w:bottom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:rsidR="00720178" w:rsidRPr="00720178" w:rsidRDefault="001D6AE8" w:rsidP="00720178">
                <w:pPr>
                  <w:spacing w:line="256" w:lineRule="auto"/>
                  <w:ind w:firstLine="0"/>
                  <w:rPr>
                    <w:rFonts w:ascii="Times New Roman" w:hAnsi="Times New Roman" w:cs="Times New Roman"/>
                    <w:bCs/>
                    <w:sz w:val="20"/>
                    <w:szCs w:val="24"/>
                  </w:rPr>
                </w:pPr>
                <w:r>
                  <w:rPr>
                    <w:rFonts w:ascii="Times New Roman" w:hAnsi="Times New Roman" w:cs="Times New Roman"/>
                    <w:bCs/>
                    <w:sz w:val="20"/>
                    <w:szCs w:val="24"/>
                  </w:rPr>
                  <w:t>О</w:t>
                </w:r>
                <w:r w:rsidR="00720178">
                  <w:rPr>
                    <w:rFonts w:ascii="Times New Roman" w:hAnsi="Times New Roman" w:cs="Times New Roman"/>
                    <w:bCs/>
                    <w:sz w:val="20"/>
                    <w:szCs w:val="24"/>
                  </w:rPr>
                  <w:t>т</w:t>
                </w:r>
                <w:r>
                  <w:rPr>
                    <w:rFonts w:ascii="Times New Roman" w:hAnsi="Times New Roman" w:cs="Times New Roman"/>
                    <w:bCs/>
                    <w:sz w:val="20"/>
                    <w:szCs w:val="24"/>
                  </w:rPr>
                  <w:t xml:space="preserve"> 12.07.2022</w:t>
                </w:r>
              </w:p>
            </w:tc>
            <w:tc>
              <w:tcPr>
                <w:tcW w:w="6435" w:type="dxa"/>
                <w:gridSpan w:val="2"/>
                <w:tcBorders>
                  <w:left w:val="nil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720178" w:rsidRDefault="00720178" w:rsidP="00720178">
                <w:pPr>
                  <w:spacing w:line="256" w:lineRule="auto"/>
                  <w:ind w:left="142"/>
                  <w:rPr>
                    <w:bCs/>
                    <w:sz w:val="24"/>
                    <w:szCs w:val="24"/>
                  </w:rPr>
                </w:pPr>
              </w:p>
            </w:tc>
          </w:tr>
          <w:tr w:rsidR="00720178" w:rsidTr="00720178">
            <w:trPr>
              <w:gridAfter w:val="1"/>
              <w:wAfter w:w="5943" w:type="dxa"/>
              <w:cantSplit/>
              <w:trHeight w:hRule="exact" w:val="405"/>
            </w:trPr>
            <w:tc>
              <w:tcPr>
                <w:tcW w:w="43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:rsidR="00720178" w:rsidRPr="00160B94" w:rsidRDefault="00720178" w:rsidP="00720178">
                <w:pPr>
                  <w:ind w:firstLine="0"/>
                  <w:jc w:val="left"/>
                  <w:rPr>
                    <w:rFonts w:ascii="Times New Roman" w:hAnsi="Times New Roman" w:cs="Times New Roman"/>
                    <w:bCs/>
                    <w:sz w:val="20"/>
                  </w:rPr>
                </w:pPr>
              </w:p>
            </w:tc>
            <w:tc>
              <w:tcPr>
                <w:tcW w:w="5456" w:type="dxa"/>
                <w:gridSpan w:val="4"/>
                <w:tcBorders>
                  <w:left w:val="nil"/>
                </w:tcBorders>
                <w:vAlign w:val="center"/>
                <w:hideMark/>
              </w:tcPr>
              <w:p w:rsidR="00720178" w:rsidRDefault="00720178" w:rsidP="00720178">
                <w:pPr>
                  <w:rPr>
                    <w:bCs/>
                    <w:sz w:val="24"/>
                    <w:szCs w:val="24"/>
                  </w:rPr>
                </w:pPr>
              </w:p>
            </w:tc>
          </w:tr>
        </w:tbl>
        <w:p w:rsidR="00720178" w:rsidRPr="00160B94" w:rsidRDefault="00720178" w:rsidP="00720178">
          <w:pPr>
            <w:ind w:firstLine="0"/>
            <w:rPr>
              <w:rFonts w:ascii="Times New Roman" w:hAnsi="Times New Roman" w:cs="Times New Roman"/>
              <w:bCs/>
              <w:sz w:val="20"/>
            </w:rPr>
          </w:pPr>
        </w:p>
      </w:tc>
      <w:tc>
        <w:tcPr>
          <w:tcW w:w="222" w:type="dxa"/>
          <w:vAlign w:val="bottom"/>
        </w:tcPr>
        <w:p w:rsidR="00720178" w:rsidRPr="00160B94" w:rsidRDefault="00720178" w:rsidP="00720178">
          <w:pPr>
            <w:ind w:firstLine="0"/>
            <w:jc w:val="left"/>
            <w:rPr>
              <w:rFonts w:ascii="Times New Roman" w:hAnsi="Times New Roman" w:cs="Times New Roman"/>
              <w:bCs/>
              <w:position w:val="-6"/>
              <w:sz w:val="20"/>
            </w:rPr>
          </w:pPr>
          <w:r w:rsidRPr="00160B94">
            <w:rPr>
              <w:rFonts w:ascii="Times New Roman" w:hAnsi="Times New Roman" w:cs="Times New Roman"/>
              <w:bCs/>
              <w:position w:val="-16"/>
              <w:sz w:val="20"/>
            </w:rPr>
            <w:t xml:space="preserve">   </w:t>
          </w:r>
        </w:p>
      </w:tc>
      <w:tc>
        <w:tcPr>
          <w:tcW w:w="407" w:type="dxa"/>
          <w:vAlign w:val="bottom"/>
        </w:tcPr>
        <w:p w:rsidR="00720178" w:rsidRPr="00160B94" w:rsidRDefault="00720178" w:rsidP="00720178">
          <w:pPr>
            <w:spacing w:line="256" w:lineRule="auto"/>
            <w:ind w:firstLine="0"/>
            <w:rPr>
              <w:rFonts w:ascii="Times New Roman" w:hAnsi="Times New Roman" w:cs="Times New Roman"/>
              <w:bCs/>
              <w:sz w:val="20"/>
              <w:szCs w:val="24"/>
            </w:rPr>
          </w:pPr>
          <w:r w:rsidRPr="00160B94">
            <w:rPr>
              <w:rFonts w:ascii="Times New Roman" w:hAnsi="Times New Roman" w:cs="Times New Roman"/>
              <w:bCs/>
              <w:sz w:val="20"/>
              <w:szCs w:val="24"/>
              <w:lang w:val="en-US"/>
            </w:rPr>
            <w:t xml:space="preserve">  </w:t>
          </w:r>
          <w:r w:rsidRPr="00160B94">
            <w:rPr>
              <w:rFonts w:ascii="Times New Roman" w:hAnsi="Times New Roman" w:cs="Times New Roman"/>
              <w:bCs/>
              <w:sz w:val="20"/>
              <w:szCs w:val="24"/>
            </w:rPr>
            <w:t>№</w:t>
          </w:r>
        </w:p>
      </w:tc>
    </w:tr>
  </w:tbl>
  <w:p w:rsidR="005A057F" w:rsidRPr="00C526C0" w:rsidRDefault="005A057F" w:rsidP="005A057F">
    <w:pPr>
      <w:pStyle w:val="a5"/>
      <w:rPr>
        <w:sz w:val="6"/>
      </w:rPr>
    </w:pPr>
  </w:p>
  <w:p w:rsidR="005A057F" w:rsidRPr="005A057F" w:rsidRDefault="005A057F">
    <w:pPr>
      <w:pStyle w:val="a5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1987506"/>
    <w:lvl w:ilvl="0">
      <w:numFmt w:val="bullet"/>
      <w:lvlText w:val="*"/>
      <w:lvlJc w:val="left"/>
    </w:lvl>
  </w:abstractNum>
  <w:abstractNum w:abstractNumId="1">
    <w:nsid w:val="21487EFB"/>
    <w:multiLevelType w:val="hybridMultilevel"/>
    <w:tmpl w:val="5972012A"/>
    <w:lvl w:ilvl="0" w:tplc="1C008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FDA0053"/>
    <w:multiLevelType w:val="hybridMultilevel"/>
    <w:tmpl w:val="A1188F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EB5607D"/>
    <w:multiLevelType w:val="hybridMultilevel"/>
    <w:tmpl w:val="6E8A1008"/>
    <w:lvl w:ilvl="0" w:tplc="94A270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1190C7E"/>
    <w:multiLevelType w:val="singleLevel"/>
    <w:tmpl w:val="908E33BA"/>
    <w:lvl w:ilvl="0">
      <w:start w:val="1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5">
    <w:nsid w:val="667F623A"/>
    <w:multiLevelType w:val="hybridMultilevel"/>
    <w:tmpl w:val="66F40EEE"/>
    <w:lvl w:ilvl="0" w:tplc="338015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F5C7D25"/>
    <w:multiLevelType w:val="hybridMultilevel"/>
    <w:tmpl w:val="C0422B60"/>
    <w:lvl w:ilvl="0" w:tplc="A5E499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AE8"/>
    <w:rsid w:val="000059D1"/>
    <w:rsid w:val="00025EBE"/>
    <w:rsid w:val="00030ADB"/>
    <w:rsid w:val="00031E93"/>
    <w:rsid w:val="00042D59"/>
    <w:rsid w:val="000578AF"/>
    <w:rsid w:val="00062DEC"/>
    <w:rsid w:val="00074A5B"/>
    <w:rsid w:val="000B40F0"/>
    <w:rsid w:val="000F68D0"/>
    <w:rsid w:val="000F6C28"/>
    <w:rsid w:val="000F7016"/>
    <w:rsid w:val="0011516B"/>
    <w:rsid w:val="001438C1"/>
    <w:rsid w:val="0015432B"/>
    <w:rsid w:val="00160407"/>
    <w:rsid w:val="00160B94"/>
    <w:rsid w:val="001825E7"/>
    <w:rsid w:val="001C00F6"/>
    <w:rsid w:val="001D6AE8"/>
    <w:rsid w:val="001E3575"/>
    <w:rsid w:val="00233603"/>
    <w:rsid w:val="00251569"/>
    <w:rsid w:val="00253782"/>
    <w:rsid w:val="00256B83"/>
    <w:rsid w:val="0026194D"/>
    <w:rsid w:val="00270EC5"/>
    <w:rsid w:val="00277905"/>
    <w:rsid w:val="00282A66"/>
    <w:rsid w:val="00282ADC"/>
    <w:rsid w:val="0029598C"/>
    <w:rsid w:val="00295CA0"/>
    <w:rsid w:val="002C65D7"/>
    <w:rsid w:val="002C7D31"/>
    <w:rsid w:val="002F3F3C"/>
    <w:rsid w:val="003033AE"/>
    <w:rsid w:val="0031125C"/>
    <w:rsid w:val="00312631"/>
    <w:rsid w:val="003167BC"/>
    <w:rsid w:val="00334C25"/>
    <w:rsid w:val="003365AE"/>
    <w:rsid w:val="00342AD6"/>
    <w:rsid w:val="003C764E"/>
    <w:rsid w:val="003D177E"/>
    <w:rsid w:val="003F6699"/>
    <w:rsid w:val="00402CB2"/>
    <w:rsid w:val="00406877"/>
    <w:rsid w:val="00416B32"/>
    <w:rsid w:val="00432B81"/>
    <w:rsid w:val="00474D67"/>
    <w:rsid w:val="00484F39"/>
    <w:rsid w:val="004B70BA"/>
    <w:rsid w:val="004C1FC8"/>
    <w:rsid w:val="004C3D63"/>
    <w:rsid w:val="004F6809"/>
    <w:rsid w:val="005038D6"/>
    <w:rsid w:val="00523858"/>
    <w:rsid w:val="00526F68"/>
    <w:rsid w:val="00544AF0"/>
    <w:rsid w:val="00551A13"/>
    <w:rsid w:val="00566D15"/>
    <w:rsid w:val="005728C4"/>
    <w:rsid w:val="00595A98"/>
    <w:rsid w:val="005A057F"/>
    <w:rsid w:val="005A5C66"/>
    <w:rsid w:val="005B4138"/>
    <w:rsid w:val="005C32B5"/>
    <w:rsid w:val="005F773F"/>
    <w:rsid w:val="006100AF"/>
    <w:rsid w:val="00612088"/>
    <w:rsid w:val="00627B9D"/>
    <w:rsid w:val="00635336"/>
    <w:rsid w:val="0066262A"/>
    <w:rsid w:val="00667317"/>
    <w:rsid w:val="00687E9A"/>
    <w:rsid w:val="0069308F"/>
    <w:rsid w:val="006A672F"/>
    <w:rsid w:val="006C28A5"/>
    <w:rsid w:val="006C54CB"/>
    <w:rsid w:val="006D1BFB"/>
    <w:rsid w:val="006F62C9"/>
    <w:rsid w:val="006F7094"/>
    <w:rsid w:val="00720178"/>
    <w:rsid w:val="0072241F"/>
    <w:rsid w:val="00750FB0"/>
    <w:rsid w:val="00764EE6"/>
    <w:rsid w:val="00767520"/>
    <w:rsid w:val="00771685"/>
    <w:rsid w:val="00782528"/>
    <w:rsid w:val="00783D37"/>
    <w:rsid w:val="00791CE9"/>
    <w:rsid w:val="007A6F04"/>
    <w:rsid w:val="007B1CBF"/>
    <w:rsid w:val="007B6901"/>
    <w:rsid w:val="007C13F4"/>
    <w:rsid w:val="007D66AB"/>
    <w:rsid w:val="007F3E22"/>
    <w:rsid w:val="007F4E84"/>
    <w:rsid w:val="007F6A97"/>
    <w:rsid w:val="0080724A"/>
    <w:rsid w:val="00815672"/>
    <w:rsid w:val="0082798B"/>
    <w:rsid w:val="008325C4"/>
    <w:rsid w:val="00836F86"/>
    <w:rsid w:val="00846F84"/>
    <w:rsid w:val="00853A8C"/>
    <w:rsid w:val="00856A8F"/>
    <w:rsid w:val="00857E78"/>
    <w:rsid w:val="00891403"/>
    <w:rsid w:val="008A7C81"/>
    <w:rsid w:val="008D41B0"/>
    <w:rsid w:val="008D45F0"/>
    <w:rsid w:val="0091394D"/>
    <w:rsid w:val="00932911"/>
    <w:rsid w:val="0096085D"/>
    <w:rsid w:val="009743AA"/>
    <w:rsid w:val="00980C8E"/>
    <w:rsid w:val="00991430"/>
    <w:rsid w:val="009A22F4"/>
    <w:rsid w:val="009C5A52"/>
    <w:rsid w:val="009D746D"/>
    <w:rsid w:val="009E14A5"/>
    <w:rsid w:val="009E6842"/>
    <w:rsid w:val="009F11A0"/>
    <w:rsid w:val="00A0530C"/>
    <w:rsid w:val="00A277A4"/>
    <w:rsid w:val="00A278AB"/>
    <w:rsid w:val="00A27C0E"/>
    <w:rsid w:val="00A676ED"/>
    <w:rsid w:val="00A76D38"/>
    <w:rsid w:val="00AB4872"/>
    <w:rsid w:val="00AB6BD8"/>
    <w:rsid w:val="00AC17BC"/>
    <w:rsid w:val="00AC5B05"/>
    <w:rsid w:val="00AD0664"/>
    <w:rsid w:val="00AE22F2"/>
    <w:rsid w:val="00B06098"/>
    <w:rsid w:val="00B22256"/>
    <w:rsid w:val="00B4384C"/>
    <w:rsid w:val="00B66621"/>
    <w:rsid w:val="00B84C3A"/>
    <w:rsid w:val="00B975B0"/>
    <w:rsid w:val="00BB79B2"/>
    <w:rsid w:val="00BE728E"/>
    <w:rsid w:val="00BF76B2"/>
    <w:rsid w:val="00C06DBA"/>
    <w:rsid w:val="00C150A8"/>
    <w:rsid w:val="00C16111"/>
    <w:rsid w:val="00C163B3"/>
    <w:rsid w:val="00C36476"/>
    <w:rsid w:val="00C46F65"/>
    <w:rsid w:val="00C646DC"/>
    <w:rsid w:val="00C928A1"/>
    <w:rsid w:val="00CA3405"/>
    <w:rsid w:val="00CB4D6E"/>
    <w:rsid w:val="00CC3963"/>
    <w:rsid w:val="00CC3F5F"/>
    <w:rsid w:val="00CE343E"/>
    <w:rsid w:val="00CE726B"/>
    <w:rsid w:val="00D238D2"/>
    <w:rsid w:val="00D31AA9"/>
    <w:rsid w:val="00D4290C"/>
    <w:rsid w:val="00D76713"/>
    <w:rsid w:val="00D77D3F"/>
    <w:rsid w:val="00D9466D"/>
    <w:rsid w:val="00D97C5F"/>
    <w:rsid w:val="00DA1630"/>
    <w:rsid w:val="00DC3A96"/>
    <w:rsid w:val="00DD3DE1"/>
    <w:rsid w:val="00DD7DDF"/>
    <w:rsid w:val="00E059CD"/>
    <w:rsid w:val="00E07E11"/>
    <w:rsid w:val="00E43C0F"/>
    <w:rsid w:val="00E4668A"/>
    <w:rsid w:val="00E5136A"/>
    <w:rsid w:val="00E5550A"/>
    <w:rsid w:val="00E56F4E"/>
    <w:rsid w:val="00E63291"/>
    <w:rsid w:val="00E64349"/>
    <w:rsid w:val="00E74B3E"/>
    <w:rsid w:val="00EB265F"/>
    <w:rsid w:val="00EC110C"/>
    <w:rsid w:val="00EF002D"/>
    <w:rsid w:val="00F010D7"/>
    <w:rsid w:val="00F059F4"/>
    <w:rsid w:val="00F07D00"/>
    <w:rsid w:val="00F273C5"/>
    <w:rsid w:val="00F42E84"/>
    <w:rsid w:val="00F57501"/>
    <w:rsid w:val="00F66DD6"/>
    <w:rsid w:val="00F743DB"/>
    <w:rsid w:val="00FA5DA3"/>
    <w:rsid w:val="00FB63B8"/>
    <w:rsid w:val="00FB6F71"/>
    <w:rsid w:val="00FC595A"/>
    <w:rsid w:val="00FE50D2"/>
    <w:rsid w:val="00FF7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F Din Text Cond Pro Light" w:eastAsia="Times New Roman" w:hAnsi="PF Din Text Cond Pro Light" w:cs="Arial"/>
        <w:sz w:val="18"/>
        <w:szCs w:val="22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D67"/>
    <w:pPr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646DC"/>
    <w:pPr>
      <w:widowControl w:val="0"/>
      <w:autoSpaceDE w:val="0"/>
      <w:autoSpaceDN w:val="0"/>
      <w:adjustRightInd w:val="0"/>
      <w:ind w:firstLine="0"/>
      <w:jc w:val="left"/>
    </w:pPr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nhideWhenUsed/>
    <w:rsid w:val="00D97C5F"/>
    <w:pPr>
      <w:spacing w:after="120" w:line="480" w:lineRule="auto"/>
      <w:ind w:left="283" w:firstLine="0"/>
      <w:jc w:val="left"/>
    </w:pPr>
    <w:rPr>
      <w:rFonts w:cs="Times New Roman"/>
      <w:sz w:val="24"/>
      <w:szCs w:val="20"/>
    </w:rPr>
  </w:style>
  <w:style w:type="character" w:customStyle="1" w:styleId="20">
    <w:name w:val="Основной текст с отступом 2 Знак"/>
    <w:link w:val="2"/>
    <w:rsid w:val="00D97C5F"/>
    <w:rPr>
      <w:sz w:val="24"/>
    </w:rPr>
  </w:style>
  <w:style w:type="paragraph" w:styleId="a4">
    <w:name w:val="List Paragraph"/>
    <w:basedOn w:val="a"/>
    <w:uiPriority w:val="34"/>
    <w:qFormat/>
    <w:rsid w:val="00074A5B"/>
    <w:pPr>
      <w:ind w:left="720"/>
      <w:contextualSpacing/>
    </w:pPr>
  </w:style>
  <w:style w:type="paragraph" w:styleId="a5">
    <w:name w:val="header"/>
    <w:basedOn w:val="a"/>
    <w:link w:val="a6"/>
    <w:rsid w:val="005A05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A057F"/>
    <w:rPr>
      <w:rFonts w:eastAsiaTheme="minorHAnsi" w:cstheme="minorBidi"/>
      <w:sz w:val="28"/>
      <w:szCs w:val="22"/>
      <w:lang w:eastAsia="en-US"/>
    </w:rPr>
  </w:style>
  <w:style w:type="paragraph" w:styleId="a7">
    <w:name w:val="footer"/>
    <w:basedOn w:val="a"/>
    <w:link w:val="a8"/>
    <w:rsid w:val="005A05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A057F"/>
    <w:rPr>
      <w:rFonts w:eastAsiaTheme="minorHAnsi" w:cstheme="minorBidi"/>
      <w:sz w:val="28"/>
      <w:szCs w:val="22"/>
      <w:lang w:eastAsia="en-US"/>
    </w:rPr>
  </w:style>
  <w:style w:type="paragraph" w:customStyle="1" w:styleId="3">
    <w:name w:val="Обычный3"/>
    <w:rsid w:val="00544AF0"/>
    <w:pPr>
      <w:widowControl w:val="0"/>
      <w:spacing w:line="420" w:lineRule="auto"/>
      <w:ind w:firstLine="480"/>
      <w:jc w:val="both"/>
    </w:pPr>
    <w:rPr>
      <w:rFonts w:ascii="Times New Roman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F Din Text Cond Pro Light" w:eastAsia="Times New Roman" w:hAnsi="PF Din Text Cond Pro Light" w:cs="Arial"/>
        <w:sz w:val="18"/>
        <w:szCs w:val="22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D67"/>
    <w:pPr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646DC"/>
    <w:pPr>
      <w:widowControl w:val="0"/>
      <w:autoSpaceDE w:val="0"/>
      <w:autoSpaceDN w:val="0"/>
      <w:adjustRightInd w:val="0"/>
      <w:ind w:firstLine="0"/>
      <w:jc w:val="left"/>
    </w:pPr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nhideWhenUsed/>
    <w:rsid w:val="00D97C5F"/>
    <w:pPr>
      <w:spacing w:after="120" w:line="480" w:lineRule="auto"/>
      <w:ind w:left="283" w:firstLine="0"/>
      <w:jc w:val="left"/>
    </w:pPr>
    <w:rPr>
      <w:rFonts w:cs="Times New Roman"/>
      <w:sz w:val="24"/>
      <w:szCs w:val="20"/>
    </w:rPr>
  </w:style>
  <w:style w:type="character" w:customStyle="1" w:styleId="20">
    <w:name w:val="Основной текст с отступом 2 Знак"/>
    <w:link w:val="2"/>
    <w:rsid w:val="00D97C5F"/>
    <w:rPr>
      <w:sz w:val="24"/>
    </w:rPr>
  </w:style>
  <w:style w:type="paragraph" w:styleId="a4">
    <w:name w:val="List Paragraph"/>
    <w:basedOn w:val="a"/>
    <w:uiPriority w:val="34"/>
    <w:qFormat/>
    <w:rsid w:val="00074A5B"/>
    <w:pPr>
      <w:ind w:left="720"/>
      <w:contextualSpacing/>
    </w:pPr>
  </w:style>
  <w:style w:type="paragraph" w:styleId="a5">
    <w:name w:val="header"/>
    <w:basedOn w:val="a"/>
    <w:link w:val="a6"/>
    <w:rsid w:val="005A05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A057F"/>
    <w:rPr>
      <w:rFonts w:eastAsiaTheme="minorHAnsi" w:cstheme="minorBidi"/>
      <w:sz w:val="28"/>
      <w:szCs w:val="22"/>
      <w:lang w:eastAsia="en-US"/>
    </w:rPr>
  </w:style>
  <w:style w:type="paragraph" w:styleId="a7">
    <w:name w:val="footer"/>
    <w:basedOn w:val="a"/>
    <w:link w:val="a8"/>
    <w:rsid w:val="005A05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A057F"/>
    <w:rPr>
      <w:rFonts w:eastAsiaTheme="minorHAnsi" w:cstheme="minorBidi"/>
      <w:sz w:val="28"/>
      <w:szCs w:val="22"/>
      <w:lang w:eastAsia="en-US"/>
    </w:rPr>
  </w:style>
  <w:style w:type="paragraph" w:customStyle="1" w:styleId="3">
    <w:name w:val="Обычный3"/>
    <w:rsid w:val="00544AF0"/>
    <w:pPr>
      <w:widowControl w:val="0"/>
      <w:spacing w:line="420" w:lineRule="auto"/>
      <w:ind w:firstLine="480"/>
      <w:jc w:val="both"/>
    </w:pPr>
    <w:rPr>
      <w:rFonts w:ascii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7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&#1044;&#1077;&#1087;&#1072;&#1088;&#1090;&#1072;&#1084;&#1077;&#1085;&#1090;%20&#1054;&#1058;&#1059;\&#1057;&#1083;&#1091;&#1078;&#1073;&#1072;%20&#1069;&#1056;\&#1056;&#1072;&#1073;&#1086;&#1095;&#1072;&#1103;\&#1056;&#1044;\&#1056;&#1044;%2015%20&#1080;&#1102;&#1085;&#1103;%202022\&#1054;&#1090;&#1095;&#1077;&#1090;&#1099;%20&#1074;%20&#1052;&#1056;&#1057;&#1050;\&#1041;&#1083;&#1072;&#1085;&#1082;_&#1055;&#1048;&#1057;&#1068;&#1052;&#104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2D58B-4B73-4D4E-BEC1-90134BB50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Бланк_ПИСЬМА</Template>
  <TotalTime>7</TotalTime>
  <Pages>1</Pages>
  <Words>98</Words>
  <Characters>902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РАО «ЕЭС России»</vt:lpstr>
    </vt:vector>
  </TitlesOfParts>
  <Company>ОАО "МРСК Северо-Запада"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РАО «ЕЭС России»</dc:title>
  <dc:creator>Быкова Т.И.</dc:creator>
  <cp:lastModifiedBy>Быкова Т.И.</cp:lastModifiedBy>
  <cp:revision>1</cp:revision>
  <cp:lastPrinted>2019-07-26T05:24:00Z</cp:lastPrinted>
  <dcterms:created xsi:type="dcterms:W3CDTF">2022-08-24T12:46:00Z</dcterms:created>
  <dcterms:modified xsi:type="dcterms:W3CDTF">2022-08-24T12:54:00Z</dcterms:modified>
</cp:coreProperties>
</file>